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9F876">
      <w:pPr>
        <w:pStyle w:val="4"/>
        <w:widowControl/>
        <w:rPr>
          <w:lang w:val="en-US"/>
          <w:woUserID w:val="1"/>
        </w:rPr>
      </w:pPr>
      <w:bookmarkStart w:id="0" w:name="_Tocw8hnly"/>
      <w:bookmarkStart w:id="1" w:name="_Tocv1yl9q"/>
      <w:r>
        <w:rPr>
          <w:bCs/>
          <w:lang w:eastAsia="zh-CN"/>
          <w:woUserID w:val="1"/>
        </w:rPr>
        <w:t>库内移库</w:t>
      </w:r>
      <w:r>
        <w:rPr>
          <w:bCs/>
          <w:lang w:val="en-US"/>
          <w:woUserID w:val="1"/>
        </w:rPr>
        <w:t>Vendor</w:t>
      </w:r>
      <w:r>
        <w:rPr>
          <w:bCs/>
          <w:lang w:eastAsia="zh-CN"/>
          <w:woUserID w:val="1"/>
        </w:rPr>
        <w:t>占用</w:t>
      </w:r>
      <w:r>
        <w:rPr>
          <w:bCs/>
          <w:lang w:val="en-US"/>
          <w:woUserID w:val="1"/>
        </w:rPr>
        <w:t>PickingDevice</w:t>
      </w:r>
      <w:r>
        <w:rPr>
          <w:bCs/>
          <w:lang w:eastAsia="zh-CN"/>
          <w:woUserID w:val="1"/>
        </w:rPr>
        <w:t>接口</w:t>
      </w:r>
      <w:bookmarkEnd w:id="0"/>
      <w:bookmarkEnd w:id="1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9"/>
        <w:gridCol w:w="926"/>
        <w:gridCol w:w="737"/>
        <w:gridCol w:w="404"/>
      </w:tblGrid>
      <w:tr w14:paraId="2CBBFE5D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CE532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78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B2E05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41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9B0F56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08C5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38ED381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4FF39D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78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C95A6E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41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BF372F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1565EB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42F4A78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DBD7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/api/v2/automation/toshopee/inventory/racktransfer/occupy_device</w:t>
            </w:r>
          </w:p>
        </w:tc>
        <w:tc>
          <w:tcPr>
            <w:tcW w:w="78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F4ACB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vendor占用device(换箱不用这个接口 用关箱那个接口)</w:t>
            </w:r>
          </w:p>
        </w:tc>
        <w:tc>
          <w:tcPr>
            <w:tcW w:w="4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7972B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C5515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8DD0845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1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6A69708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0CDC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03AB057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FD76F3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E095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9801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B212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4544FEB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F8CC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C317F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F514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whs_id+rt_order_id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CE1A4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</w:tr>
    </w:tbl>
    <w:p w14:paraId="1F32D1FB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2" w:name="_2flyl0yhtswu"/>
      <w:bookmarkEnd w:id="2"/>
      <w:bookmarkStart w:id="3" w:name="_Toc351wad"/>
      <w:bookmarkStart w:id="4" w:name="_Toc6oy47k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3"/>
      <w:bookmarkEnd w:id="4"/>
    </w:p>
    <w:tbl>
      <w:tblPr>
        <w:tblStyle w:val="11"/>
        <w:tblW w:w="4999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622"/>
        <w:gridCol w:w="397"/>
        <w:gridCol w:w="414"/>
        <w:gridCol w:w="918"/>
        <w:gridCol w:w="1951"/>
        <w:gridCol w:w="1718"/>
        <w:gridCol w:w="1306"/>
      </w:tblGrid>
      <w:tr w14:paraId="43FA446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76D0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7216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C8F4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3C228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8480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3686EB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6A3AF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AABEFC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0766F92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C824B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D16AB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6189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019DE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EE07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A6A28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F05F60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9C4CB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3F13BD5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60F5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relation_id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A904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E10E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77E0A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0AC34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传shopee创建的移库单号(RT开头)，Vendor侧创建的话要传Vendor侧唯一的单据号(要与后续关箱时传的source_id一致)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F88F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RTSGL00020250102001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A5BEDE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shipment_detail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1C704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erpOrderCode (WES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侧生成的出库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RT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单，需要赋值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erpOrderCode=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出库单号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)</w:t>
            </w:r>
          </w:p>
        </w:tc>
      </w:tr>
      <w:tr w14:paraId="4E79CA3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5C842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grid_no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8D144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0B88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98284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63E0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分拨墙的格口号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6A27C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同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3.1.6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EEDA4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30127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分拨墙格口号</w:t>
            </w:r>
          </w:p>
        </w:tc>
      </w:tr>
      <w:tr w14:paraId="791693A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CA26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device_id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1EEBD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526036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8DAA7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95F20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color w:val="FF0000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设备号; 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单据用过的device不允许上架完后二次使用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A76A43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B00013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0FB4D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用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wcs_sorting_wall_cell</w:t>
            </w:r>
          </w:p>
          <w:p w14:paraId="3E6627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用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cellCode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去找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containerCode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C89E3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containerCode</w:t>
            </w:r>
          </w:p>
        </w:tc>
      </w:tr>
      <w:tr w14:paraId="1E82C53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2EF5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request_type</w:t>
            </w:r>
          </w:p>
        </w:tc>
        <w:tc>
          <w:tcPr>
            <w:tcW w:w="46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CD8F05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7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D8C59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E8FA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70F6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1单据占用 2释放 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93CC74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55881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固定值</w:t>
            </w:r>
          </w:p>
        </w:tc>
        <w:tc>
          <w:tcPr>
            <w:tcW w:w="5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5232A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</w:tr>
    </w:tbl>
    <w:p w14:paraId="2E804EAF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5" w:name="_j1paihde49rs"/>
      <w:bookmarkEnd w:id="5"/>
      <w:bookmarkStart w:id="6" w:name="_Toc2rtl4s"/>
      <w:bookmarkStart w:id="7" w:name="_Tocsvr3eg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响应字段</w:t>
      </w:r>
      <w:bookmarkEnd w:id="6"/>
      <w:bookmarkEnd w:id="7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286"/>
        <w:gridCol w:w="1058"/>
        <w:gridCol w:w="1031"/>
        <w:gridCol w:w="2089"/>
        <w:gridCol w:w="1527"/>
      </w:tblGrid>
      <w:tr w14:paraId="035F702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75301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37D10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15CE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BDDB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641B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8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DD425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</w:tr>
      <w:tr w14:paraId="285D4FE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F7F3E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  <w:tc>
          <w:tcPr>
            <w:tcW w:w="7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0E85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A8CDA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07EA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2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36A36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9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D6F25F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6BE4B5A3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8" w:name="_s1jc5uugjzoc"/>
      <w:bookmarkEnd w:id="8"/>
      <w:bookmarkStart w:id="9" w:name="_Tocar9amf"/>
      <w:bookmarkStart w:id="10" w:name="_Tocsbjevx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返回码</w:t>
      </w:r>
      <w:bookmarkEnd w:id="9"/>
      <w:bookmarkEnd w:id="10"/>
    </w:p>
    <w:tbl>
      <w:tblPr>
        <w:tblStyle w:val="11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3051"/>
        <w:gridCol w:w="2123"/>
        <w:gridCol w:w="2124"/>
      </w:tblGrid>
      <w:tr w14:paraId="3B59454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B566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B8333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7EE20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C0FDA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7DBE8B6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C626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-10003000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C6102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device不合法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36FCA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没传或者传的不存在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D932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2142D07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18A77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-10003001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436DA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已关箱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D8AEC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已经被占用并关箱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3ABA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050E178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223A8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-10003002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03294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device类型不符合移库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A7B2C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07A45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  <w:tr w14:paraId="3C79768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4700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-10003003</w:t>
            </w:r>
          </w:p>
        </w:tc>
        <w:tc>
          <w:tcPr>
            <w:tcW w:w="17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2AEC7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被其他单据占用</w:t>
            </w: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D3E96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9B9F5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</w:tr>
    </w:tbl>
    <w:p w14:paraId="70FBFDD2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32B7EBB7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48633838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 xml:space="preserve">4.2 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库内移库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占用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PickingDevice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接口</w:t>
      </w:r>
    </w:p>
    <w:p w14:paraId="18361675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/api/v2/automation/toshopee/inventory/racktransfer/occupy_device</w:t>
      </w:r>
    </w:p>
    <w:p w14:paraId="28BAA02A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466CA2B4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3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D5DFDBD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27A362BF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"whs_id": "SGL",</w:t>
                            </w:r>
                          </w:p>
                          <w:p w14:paraId="2AC8F106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"relation_id": "RTSGL00020250102001",</w:t>
                            </w:r>
                          </w:p>
                          <w:p w14:paraId="47F6230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"grid_no": "Geek+-A-1-1",</w:t>
                            </w:r>
                          </w:p>
                          <w:p w14:paraId="53A68EA2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"device_id": "B10922",</w:t>
                            </w:r>
                          </w:p>
                          <w:p w14:paraId="39A3E7AB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"request_type": 1</w:t>
                            </w:r>
                          </w:p>
                          <w:p w14:paraId="4E4A5D0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16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160.8pt;width:415.6pt;" fillcolor="#FAFAFA" filled="t" coordsize="21600,21600" o:gfxdata="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rH3FNQAAAAFAQAADwAAAAAAAAABACAA&#10;AAAiAAAAZHJzL2Rvd25yZXYueG1sUEsBAhQAFAAAAAgAh07iQOzDl85KAgAAugQAAA4AAAAAAAAA&#10;AQAgAAAAIwEAAGRycy9lMm9Eb2MueG1sUEsFBgAAAAAGAAYAWQEAAN8FAAAAAA=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4D5DFDBD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27A362BF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"whs_id": "SGL",</w:t>
                      </w:r>
                    </w:p>
                    <w:p w14:paraId="2AC8F106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"relation_id": "RTSGL00020250102001",</w:t>
                      </w:r>
                    </w:p>
                    <w:p w14:paraId="47F6230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"grid_no": "Geek+-A-1-1",</w:t>
                      </w:r>
                    </w:p>
                    <w:p w14:paraId="53A68EA2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"device_id": "B10922",</w:t>
                      </w:r>
                    </w:p>
                    <w:p w14:paraId="39A3E7AB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"request_type": 1</w:t>
                      </w:r>
                    </w:p>
                    <w:p w14:paraId="4E4A5D0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Style w:val="16"/>
                          <w:lang w:val="en-US"/>
                        </w:rPr>
                        <w:t xml:space="preserve">    </w:t>
                      </w: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817D3C7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0B1AFCDF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bookmarkStart w:id="11" w:name="_GoBack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4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28998E3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5C7C85F8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"retcode": 0,</w:t>
                            </w:r>
                          </w:p>
                          <w:p w14:paraId="7442D2C3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"message": "success",</w:t>
                            </w:r>
                          </w:p>
                          <w:p w14:paraId="10A7236C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"data": {</w:t>
                            </w:r>
                          </w:p>
                          <w:p w14:paraId="7F597AA5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</w:p>
                          <w:p w14:paraId="3EAAF03E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}</w:t>
                            </w:r>
                          </w:p>
                          <w:p w14:paraId="729D5457">
                            <w:pPr>
                              <w:pStyle w:val="14"/>
                              <w:widowControl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60.8pt;width:415.6pt;" fillcolor="#FAFAFA" filled="t" coordsize="21600,21600" o:gfxdata="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6x9xTUAAAABQEAAA8AAAAAAAAAAQAg&#10;AAAAIgAAAGRycy9kb3ducmV2LnhtbFBLAQIUABQAAAAIAIdO4kDAVmIaSwIAALoEAAAOAAAAAAAA&#10;AAEAIAAAACM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428998E3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5C7C85F8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"retcode": 0,</w:t>
                      </w:r>
                    </w:p>
                    <w:p w14:paraId="7442D2C3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"message": "success",</w:t>
                      </w:r>
                    </w:p>
                    <w:p w14:paraId="10A7236C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"data": {</w:t>
                      </w:r>
                    </w:p>
                    <w:p w14:paraId="7F597AA5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</w:p>
                    <w:p w14:paraId="3EAAF03E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}</w:t>
                      </w:r>
                    </w:p>
                    <w:p w14:paraId="729D5457">
                      <w:pPr>
                        <w:pStyle w:val="14"/>
                        <w:widowControl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bookmarkEnd w:id="11"/>
    </w:p>
    <w:p w14:paraId="6D92C4E5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4E4B3E32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Monaco">
    <w:altName w:val="C059"/>
    <w:panose1 w:val="00000000000000000000"/>
    <w:charset w:val="00"/>
    <w:family w:val="auto"/>
    <w:pitch w:val="variable"/>
    <w:sig w:usb0="A00002FF" w:usb1="500039FB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@等线 Light">
    <w:altName w:val="MiSans Thin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Roboto">
    <w:altName w:val="仓耳屏显楷体 W04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DDF93C6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5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7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  <w:style w:type="character" w:customStyle="1" w:styleId="15">
    <w:name w:val="标题 3 字符"/>
    <w:basedOn w:val="13"/>
    <w:link w:val="4"/>
    <w:uiPriority w:val="0"/>
    <w:rPr>
      <w:rFonts w:hint="eastAsia" w:ascii="等线 Light" w:hAnsi="等线 Light" w:eastAsia="等线 Light" w:cs="Times New Roman"/>
      <w:color w:val="0F4761"/>
      <w:sz w:val="32"/>
      <w:szCs w:val="32"/>
    </w:rPr>
  </w:style>
  <w:style w:type="character" w:customStyle="1" w:styleId="16">
    <w:name w:val="melo-codeblock-Base-theme-char"/>
    <w:basedOn w:val="13"/>
    <w:uiPriority w:val="0"/>
    <w:rPr>
      <w:rFonts w:hint="default" w:ascii="Monaco" w:hAnsi="Monaco" w:eastAsia="Monaco" w:cs="Monaco"/>
      <w:color w:val="000000"/>
      <w:sz w:val="21"/>
    </w:rPr>
  </w:style>
  <w:style w:type="character" w:customStyle="1" w:styleId="17">
    <w:name w:val="标题 4 字符"/>
    <w:basedOn w:val="13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2018-05-28T01:24:00Z</dcterms:created>
  <dcterms:modified xsi:type="dcterms:W3CDTF">2026-06-10T20:09:19Z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D43C3BC7516F7C43EF53296A359F7C3E_43</vt:lpwstr>
  </property>
</Properties>
</file>